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B75" w:rsidRDefault="00CD1B75" w:rsidP="00807D7E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2.SINIF MATEMATİK -GRAFİKLER</w:t>
      </w:r>
    </w:p>
    <w:p w:rsidR="00CD1B75" w:rsidRDefault="00CD1B75" w:rsidP="00807D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ADI :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NO: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CD1B75" w:rsidRPr="00807D7E" w:rsidRDefault="00CD1B75" w:rsidP="00807D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Zafer, kurban bayramında akrabalarından topladığı bayram harçlıklarının tablosunu yaptı.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blBorders>
        <w:tblLook w:val="0020"/>
      </w:tblPr>
      <w:tblGrid>
        <w:gridCol w:w="2183"/>
        <w:gridCol w:w="2599"/>
      </w:tblGrid>
      <w:tr w:rsidR="00CD1B75" w:rsidRPr="001044FA" w:rsidTr="001044FA">
        <w:tc>
          <w:tcPr>
            <w:tcW w:w="0" w:type="auto"/>
            <w:tcBorders>
              <w:top w:val="single" w:sz="8" w:space="0" w:color="9BBB59"/>
            </w:tcBorders>
            <w:shd w:val="clear" w:color="auto" w:fill="9BBB59"/>
          </w:tcPr>
          <w:p w:rsidR="00CD1B75" w:rsidRPr="001044FA" w:rsidRDefault="00CD1B75" w:rsidP="001044FA">
            <w:pPr>
              <w:spacing w:after="0" w:line="240" w:lineRule="auto"/>
              <w:rPr>
                <w:b/>
                <w:bCs/>
                <w:color w:val="FFFFFF"/>
                <w:sz w:val="28"/>
                <w:szCs w:val="28"/>
              </w:rPr>
            </w:pPr>
            <w:r w:rsidRPr="001044FA">
              <w:rPr>
                <w:b/>
                <w:bCs/>
                <w:color w:val="FFFFFF"/>
                <w:sz w:val="28"/>
                <w:szCs w:val="28"/>
              </w:rPr>
              <w:t>Zafer’in Akrabası</w:t>
            </w:r>
          </w:p>
        </w:tc>
        <w:tc>
          <w:tcPr>
            <w:tcW w:w="2599" w:type="dxa"/>
            <w:tcBorders>
              <w:top w:val="single" w:sz="8" w:space="0" w:color="9BBB59"/>
            </w:tcBorders>
            <w:shd w:val="clear" w:color="auto" w:fill="9BBB59"/>
          </w:tcPr>
          <w:p w:rsidR="00CD1B75" w:rsidRPr="001044FA" w:rsidRDefault="00CD1B75" w:rsidP="001044FA">
            <w:pPr>
              <w:spacing w:after="0" w:line="240" w:lineRule="auto"/>
              <w:jc w:val="center"/>
              <w:rPr>
                <w:b/>
                <w:bCs/>
                <w:color w:val="FFFFFF"/>
                <w:sz w:val="28"/>
                <w:szCs w:val="28"/>
              </w:rPr>
            </w:pPr>
            <w:r w:rsidRPr="001044FA">
              <w:rPr>
                <w:b/>
                <w:bCs/>
                <w:color w:val="FFFFFF"/>
                <w:sz w:val="28"/>
                <w:szCs w:val="28"/>
              </w:rPr>
              <w:t>Verdiği bayram harçlığı</w:t>
            </w:r>
          </w:p>
        </w:tc>
      </w:tr>
      <w:tr w:rsidR="00CD1B75" w:rsidRPr="001044FA" w:rsidTr="001044FA">
        <w:tc>
          <w:tcPr>
            <w:tcW w:w="0" w:type="auto"/>
          </w:tcPr>
          <w:p w:rsidR="00CD1B75" w:rsidRPr="001044FA" w:rsidRDefault="00CD1B75" w:rsidP="001044F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1044FA">
              <w:rPr>
                <w:b/>
                <w:sz w:val="28"/>
                <w:szCs w:val="28"/>
              </w:rPr>
              <w:t>Babası</w:t>
            </w:r>
          </w:p>
        </w:tc>
        <w:tc>
          <w:tcPr>
            <w:tcW w:w="2599" w:type="dxa"/>
          </w:tcPr>
          <w:p w:rsidR="00CD1B75" w:rsidRPr="001044FA" w:rsidRDefault="00CD1B75" w:rsidP="001044F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44FA">
              <w:rPr>
                <w:b/>
                <w:sz w:val="28"/>
                <w:szCs w:val="28"/>
              </w:rPr>
              <w:t>20 TL</w:t>
            </w:r>
          </w:p>
        </w:tc>
      </w:tr>
      <w:tr w:rsidR="00CD1B75" w:rsidRPr="001044FA" w:rsidTr="001044FA">
        <w:tc>
          <w:tcPr>
            <w:tcW w:w="0" w:type="auto"/>
          </w:tcPr>
          <w:p w:rsidR="00CD1B75" w:rsidRPr="001044FA" w:rsidRDefault="00CD1B75" w:rsidP="001044F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1044FA">
              <w:rPr>
                <w:b/>
                <w:sz w:val="28"/>
                <w:szCs w:val="28"/>
              </w:rPr>
              <w:t>Annesi</w:t>
            </w:r>
          </w:p>
        </w:tc>
        <w:tc>
          <w:tcPr>
            <w:tcW w:w="2599" w:type="dxa"/>
          </w:tcPr>
          <w:p w:rsidR="00CD1B75" w:rsidRPr="001044FA" w:rsidRDefault="00CD1B75" w:rsidP="001044F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44FA">
              <w:rPr>
                <w:b/>
                <w:sz w:val="28"/>
                <w:szCs w:val="28"/>
              </w:rPr>
              <w:t>15 Tl</w:t>
            </w:r>
          </w:p>
        </w:tc>
      </w:tr>
      <w:tr w:rsidR="00CD1B75" w:rsidRPr="001044FA" w:rsidTr="001044FA">
        <w:tc>
          <w:tcPr>
            <w:tcW w:w="0" w:type="auto"/>
          </w:tcPr>
          <w:p w:rsidR="00CD1B75" w:rsidRPr="001044FA" w:rsidRDefault="00CD1B75" w:rsidP="001044F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1044FA">
              <w:rPr>
                <w:b/>
                <w:sz w:val="28"/>
                <w:szCs w:val="28"/>
              </w:rPr>
              <w:t>Dedesi</w:t>
            </w:r>
          </w:p>
        </w:tc>
        <w:tc>
          <w:tcPr>
            <w:tcW w:w="2599" w:type="dxa"/>
          </w:tcPr>
          <w:p w:rsidR="00CD1B75" w:rsidRPr="001044FA" w:rsidRDefault="00CD1B75" w:rsidP="001044F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44FA">
              <w:rPr>
                <w:b/>
                <w:sz w:val="28"/>
                <w:szCs w:val="28"/>
              </w:rPr>
              <w:t>10 Tl</w:t>
            </w:r>
          </w:p>
        </w:tc>
      </w:tr>
      <w:tr w:rsidR="00CD1B75" w:rsidRPr="001044FA" w:rsidTr="001044FA">
        <w:tc>
          <w:tcPr>
            <w:tcW w:w="0" w:type="auto"/>
          </w:tcPr>
          <w:p w:rsidR="00CD1B75" w:rsidRPr="001044FA" w:rsidRDefault="00CD1B75" w:rsidP="001044F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1044FA">
              <w:rPr>
                <w:b/>
                <w:sz w:val="28"/>
                <w:szCs w:val="28"/>
              </w:rPr>
              <w:t>Büyükannesi</w:t>
            </w:r>
          </w:p>
        </w:tc>
        <w:tc>
          <w:tcPr>
            <w:tcW w:w="2599" w:type="dxa"/>
          </w:tcPr>
          <w:p w:rsidR="00CD1B75" w:rsidRPr="001044FA" w:rsidRDefault="00CD1B75" w:rsidP="001044F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44FA">
              <w:rPr>
                <w:b/>
                <w:sz w:val="28"/>
                <w:szCs w:val="28"/>
              </w:rPr>
              <w:t>6 TL</w:t>
            </w:r>
          </w:p>
        </w:tc>
      </w:tr>
      <w:tr w:rsidR="00CD1B75" w:rsidRPr="001044FA" w:rsidTr="001044FA">
        <w:tc>
          <w:tcPr>
            <w:tcW w:w="0" w:type="auto"/>
          </w:tcPr>
          <w:p w:rsidR="00CD1B75" w:rsidRPr="001044FA" w:rsidRDefault="00CD1B75" w:rsidP="001044F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1044FA">
              <w:rPr>
                <w:b/>
                <w:sz w:val="28"/>
                <w:szCs w:val="28"/>
              </w:rPr>
              <w:t>Amcası</w:t>
            </w:r>
          </w:p>
        </w:tc>
        <w:tc>
          <w:tcPr>
            <w:tcW w:w="2599" w:type="dxa"/>
          </w:tcPr>
          <w:p w:rsidR="00CD1B75" w:rsidRPr="001044FA" w:rsidRDefault="00CD1B75" w:rsidP="001044F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44FA">
              <w:rPr>
                <w:b/>
                <w:sz w:val="28"/>
                <w:szCs w:val="28"/>
              </w:rPr>
              <w:t>12 TL</w:t>
            </w:r>
          </w:p>
        </w:tc>
      </w:tr>
      <w:tr w:rsidR="00CD1B75" w:rsidRPr="001044FA" w:rsidTr="001044FA">
        <w:tc>
          <w:tcPr>
            <w:tcW w:w="0" w:type="auto"/>
            <w:tcBorders>
              <w:bottom w:val="single" w:sz="8" w:space="0" w:color="9BBB59"/>
            </w:tcBorders>
          </w:tcPr>
          <w:p w:rsidR="00CD1B75" w:rsidRPr="001044FA" w:rsidRDefault="00CD1B75" w:rsidP="001044F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1044FA">
              <w:rPr>
                <w:b/>
                <w:sz w:val="28"/>
                <w:szCs w:val="28"/>
              </w:rPr>
              <w:t>Teyzesi</w:t>
            </w:r>
          </w:p>
        </w:tc>
        <w:tc>
          <w:tcPr>
            <w:tcW w:w="2599" w:type="dxa"/>
            <w:tcBorders>
              <w:bottom w:val="single" w:sz="8" w:space="0" w:color="9BBB59"/>
            </w:tcBorders>
          </w:tcPr>
          <w:p w:rsidR="00CD1B75" w:rsidRPr="001044FA" w:rsidRDefault="00CD1B75" w:rsidP="001044F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044FA">
              <w:rPr>
                <w:b/>
                <w:sz w:val="28"/>
                <w:szCs w:val="28"/>
              </w:rPr>
              <w:t>8 TL</w:t>
            </w:r>
          </w:p>
        </w:tc>
      </w:tr>
    </w:tbl>
    <w:p w:rsidR="00CD1B75" w:rsidRDefault="00CD1B75" w:rsidP="00807D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ind w:left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Aşağıdaki soruları yandaki tabloya göre cevaplayalım.</w:t>
      </w:r>
    </w:p>
    <w:p w:rsidR="00CD1B75" w:rsidRDefault="00CD1B75" w:rsidP="00807D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rPr>
          <w:rFonts w:ascii="Comic Sans MS" w:hAnsi="Comic Sans MS"/>
          <w:sz w:val="28"/>
          <w:szCs w:val="28"/>
        </w:rPr>
      </w:pPr>
    </w:p>
    <w:p w:rsidR="00CD1B75" w:rsidRDefault="00CD1B75" w:rsidP="00807D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rPr>
          <w:rFonts w:ascii="Comic Sans MS" w:hAnsi="Comic Sans MS"/>
          <w:sz w:val="28"/>
          <w:szCs w:val="28"/>
        </w:rPr>
      </w:pPr>
    </w:p>
    <w:p w:rsidR="00CD1B75" w:rsidRDefault="00CD1B75" w:rsidP="00807D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spacing w:after="0"/>
        <w:rPr>
          <w:rFonts w:ascii="Comic Sans MS" w:hAnsi="Comic Sans MS"/>
          <w:sz w:val="28"/>
          <w:szCs w:val="28"/>
        </w:rPr>
      </w:pPr>
    </w:p>
    <w:p w:rsidR="00CD1B75" w:rsidRDefault="00CD1B75" w:rsidP="00807D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spacing w:after="0"/>
        <w:rPr>
          <w:rFonts w:ascii="Comic Sans MS" w:hAnsi="Comic Sans MS"/>
          <w:sz w:val="28"/>
          <w:szCs w:val="28"/>
        </w:rPr>
      </w:pPr>
    </w:p>
    <w:p w:rsidR="00CD1B75" w:rsidRPr="00807D7E" w:rsidRDefault="00CD1B75" w:rsidP="00807D7E">
      <w:pPr>
        <w:pStyle w:val="ListParagraph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spacing w:after="0"/>
        <w:rPr>
          <w:rFonts w:ascii="Comic Sans MS" w:hAnsi="Comic Sans MS"/>
          <w:sz w:val="28"/>
          <w:szCs w:val="28"/>
        </w:rPr>
      </w:pPr>
      <w:r w:rsidRPr="00807D7E">
        <w:rPr>
          <w:rFonts w:ascii="Comic Sans MS" w:hAnsi="Comic Sans MS"/>
          <w:sz w:val="28"/>
          <w:szCs w:val="28"/>
        </w:rPr>
        <w:t>En fazla ve en az bayram harçlığı verenler kimlerdir?</w:t>
      </w:r>
    </w:p>
    <w:p w:rsidR="00CD1B75" w:rsidRPr="00807D7E" w:rsidRDefault="00CD1B75" w:rsidP="00807D7E">
      <w:pPr>
        <w:pStyle w:val="ListParagraph"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spacing w:after="0"/>
        <w:rPr>
          <w:rFonts w:ascii="Comic Sans MS" w:hAnsi="Comic Sans MS"/>
          <w:sz w:val="28"/>
          <w:szCs w:val="28"/>
        </w:rPr>
      </w:pPr>
      <w:r w:rsidRPr="00807D7E">
        <w:rPr>
          <w:rFonts w:ascii="Comic Sans MS" w:hAnsi="Comic Sans MS"/>
          <w:sz w:val="28"/>
          <w:szCs w:val="28"/>
        </w:rPr>
        <w:t>Büyükannesi-Babası</w:t>
      </w:r>
    </w:p>
    <w:p w:rsidR="00CD1B75" w:rsidRPr="00807D7E" w:rsidRDefault="00CD1B75" w:rsidP="00807D7E">
      <w:pPr>
        <w:pStyle w:val="ListParagraph"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spacing w:after="0"/>
        <w:rPr>
          <w:rFonts w:ascii="Comic Sans MS" w:hAnsi="Comic Sans MS"/>
          <w:sz w:val="28"/>
          <w:szCs w:val="28"/>
        </w:rPr>
      </w:pPr>
      <w:r w:rsidRPr="00807D7E">
        <w:rPr>
          <w:rFonts w:ascii="Comic Sans MS" w:hAnsi="Comic Sans MS"/>
          <w:sz w:val="28"/>
          <w:szCs w:val="28"/>
        </w:rPr>
        <w:t xml:space="preserve">   Babası-Teyzesi</w:t>
      </w:r>
    </w:p>
    <w:p w:rsidR="00CD1B75" w:rsidRPr="00807D7E" w:rsidRDefault="00CD1B75" w:rsidP="00807D7E">
      <w:pPr>
        <w:pStyle w:val="ListParagraph"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spacing w:after="0"/>
        <w:rPr>
          <w:rFonts w:ascii="Comic Sans MS" w:hAnsi="Comic Sans MS"/>
          <w:sz w:val="28"/>
          <w:szCs w:val="28"/>
        </w:rPr>
      </w:pPr>
      <w:r w:rsidRPr="00807D7E">
        <w:rPr>
          <w:rFonts w:ascii="Comic Sans MS" w:hAnsi="Comic Sans MS"/>
          <w:sz w:val="28"/>
          <w:szCs w:val="28"/>
        </w:rPr>
        <w:t xml:space="preserve">   Babası- Büyükannesi  </w:t>
      </w:r>
    </w:p>
    <w:p w:rsidR="00CD1B75" w:rsidRPr="000F3D13" w:rsidRDefault="00CD1B75" w:rsidP="00807D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spacing w:after="0"/>
        <w:ind w:left="360"/>
        <w:rPr>
          <w:rFonts w:ascii="Comic Sans MS" w:hAnsi="Comic Sans MS"/>
          <w:sz w:val="16"/>
          <w:szCs w:val="16"/>
        </w:rPr>
      </w:pPr>
    </w:p>
    <w:p w:rsidR="00CD1B75" w:rsidRDefault="00CD1B75" w:rsidP="00807D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spacing w:after="0"/>
        <w:ind w:left="360"/>
        <w:rPr>
          <w:rFonts w:ascii="Comic Sans MS" w:hAnsi="Comic Sans MS"/>
          <w:sz w:val="28"/>
          <w:szCs w:val="28"/>
        </w:rPr>
      </w:pPr>
      <w:r w:rsidRPr="00807D7E">
        <w:rPr>
          <w:rFonts w:ascii="Comic Sans MS" w:hAnsi="Comic Sans MS"/>
          <w:sz w:val="28"/>
          <w:szCs w:val="28"/>
        </w:rPr>
        <w:t>2-</w:t>
      </w:r>
      <w:r>
        <w:rPr>
          <w:rFonts w:ascii="Comic Sans MS" w:hAnsi="Comic Sans MS"/>
          <w:sz w:val="28"/>
          <w:szCs w:val="28"/>
        </w:rPr>
        <w:t>Zafer’in büyükannesi, annesinden kaç lira eksik bayram harçlığı vermiştir?</w:t>
      </w:r>
    </w:p>
    <w:p w:rsidR="00CD1B75" w:rsidRDefault="00CD1B75" w:rsidP="00807D7E">
      <w:pPr>
        <w:pStyle w:val="ListParagraph"/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9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B-8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C-7 </w:t>
      </w:r>
    </w:p>
    <w:p w:rsidR="00CD1B75" w:rsidRPr="000F3D13" w:rsidRDefault="00CD1B75" w:rsidP="00807D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spacing w:after="0"/>
        <w:ind w:left="360"/>
        <w:rPr>
          <w:rFonts w:ascii="Comic Sans MS" w:hAnsi="Comic Sans MS"/>
          <w:sz w:val="16"/>
          <w:szCs w:val="16"/>
        </w:rPr>
      </w:pPr>
    </w:p>
    <w:p w:rsidR="00CD1B75" w:rsidRDefault="00CD1B75" w:rsidP="00807D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spacing w:after="0"/>
        <w:ind w:left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3-Zafer, babası ve annesi haricindekilerden kaç TL toplamıştır?</w:t>
      </w:r>
    </w:p>
    <w:p w:rsidR="00CD1B75" w:rsidRDefault="00CD1B75" w:rsidP="00807D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spacing w:after="0"/>
        <w:ind w:left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A-56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B-36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C-26</w:t>
      </w:r>
    </w:p>
    <w:p w:rsidR="00CD1B75" w:rsidRPr="000F3D13" w:rsidRDefault="00CD1B75" w:rsidP="00807D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spacing w:after="0"/>
        <w:ind w:left="360"/>
        <w:rPr>
          <w:rFonts w:ascii="Comic Sans MS" w:hAnsi="Comic Sans MS"/>
          <w:sz w:val="16"/>
          <w:szCs w:val="16"/>
        </w:rPr>
      </w:pPr>
    </w:p>
    <w:p w:rsidR="00CD1B75" w:rsidRDefault="00CD1B75" w:rsidP="00807D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spacing w:after="0"/>
        <w:ind w:left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4- Zafer’in amcası ve teyzesi toplam kaç lira harçlık vermiştir?</w:t>
      </w:r>
    </w:p>
    <w:p w:rsidR="00CD1B75" w:rsidRPr="00807D7E" w:rsidRDefault="00CD1B75" w:rsidP="00807D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spacing w:after="0"/>
        <w:ind w:left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A-20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B-21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C-22</w:t>
      </w:r>
    </w:p>
    <w:p w:rsidR="00CD1B75" w:rsidRPr="000F3D13" w:rsidRDefault="00CD1B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spacing w:after="0"/>
        <w:ind w:left="360"/>
        <w:rPr>
          <w:rFonts w:ascii="Comic Sans MS" w:hAnsi="Comic Sans MS"/>
          <w:sz w:val="16"/>
          <w:szCs w:val="16"/>
        </w:rPr>
      </w:pPr>
    </w:p>
    <w:p w:rsidR="00CD1B75" w:rsidRDefault="00CD1B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spacing w:after="0"/>
        <w:ind w:left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5-Zafer bayramda kaç TL harçlık toplamıştır?</w:t>
      </w:r>
    </w:p>
    <w:p w:rsidR="00CD1B75" w:rsidRDefault="00CD1B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spacing w:after="0"/>
        <w:ind w:left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A-71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B-86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C-59</w:t>
      </w:r>
    </w:p>
    <w:p w:rsidR="00CD1B75" w:rsidRPr="000F3D13" w:rsidRDefault="00CD1B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spacing w:after="0"/>
        <w:ind w:left="360"/>
        <w:rPr>
          <w:rFonts w:ascii="Comic Sans MS" w:hAnsi="Comic Sans MS"/>
          <w:sz w:val="16"/>
          <w:szCs w:val="16"/>
        </w:rPr>
      </w:pPr>
    </w:p>
    <w:p w:rsidR="00CD1B75" w:rsidRDefault="00CD1B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spacing w:after="0"/>
        <w:ind w:left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6-Zafer’e en fazla harçlık veren kişi kimdir?</w:t>
      </w:r>
    </w:p>
    <w:p w:rsidR="00CD1B75" w:rsidRDefault="00CD1B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spacing w:after="0"/>
        <w:ind w:left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A-Babası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B-Dedesi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C-Teyzesi</w:t>
      </w:r>
    </w:p>
    <w:p w:rsidR="00CD1B75" w:rsidRPr="000F3D13" w:rsidRDefault="00CD1B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spacing w:after="0"/>
        <w:ind w:left="360"/>
        <w:rPr>
          <w:rFonts w:ascii="Comic Sans MS" w:hAnsi="Comic Sans MS"/>
          <w:sz w:val="16"/>
          <w:szCs w:val="16"/>
        </w:rPr>
      </w:pPr>
    </w:p>
    <w:p w:rsidR="00CD1B75" w:rsidRDefault="00CD1B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spacing w:after="0"/>
        <w:ind w:left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7-Annesi 15 TL değil de 20 TL harçlık verseydi Zafer’in toplam harçlığı ne kadar olurdu?</w:t>
      </w:r>
    </w:p>
    <w:p w:rsidR="00CD1B75" w:rsidRDefault="00CD1B75" w:rsidP="000F3D13">
      <w:pPr>
        <w:pStyle w:val="ListParagraph"/>
        <w:numPr>
          <w:ilvl w:val="0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73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B-63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C-76</w:t>
      </w:r>
    </w:p>
    <w:p w:rsidR="00CD1B75" w:rsidRDefault="00CD1B75" w:rsidP="008018B0">
      <w:pPr>
        <w:pStyle w:val="ListParagraph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spacing w:after="0"/>
        <w:rPr>
          <w:rFonts w:ascii="Comic Sans MS" w:hAnsi="Comic Sans MS"/>
          <w:sz w:val="28"/>
          <w:szCs w:val="28"/>
        </w:rPr>
      </w:pPr>
    </w:p>
    <w:tbl>
      <w:tblPr>
        <w:tblW w:w="0" w:type="auto"/>
        <w:jc w:val="center"/>
        <w:tblInd w:w="720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0A0"/>
      </w:tblPr>
      <w:tblGrid>
        <w:gridCol w:w="3783"/>
        <w:gridCol w:w="3543"/>
      </w:tblGrid>
      <w:tr w:rsidR="00CD1B75" w:rsidRPr="001044FA" w:rsidTr="001044FA">
        <w:trPr>
          <w:jc w:val="center"/>
        </w:trPr>
        <w:tc>
          <w:tcPr>
            <w:tcW w:w="3783" w:type="dxa"/>
          </w:tcPr>
          <w:p w:rsidR="00CD1B75" w:rsidRPr="001044FA" w:rsidRDefault="00CD1B75" w:rsidP="001044FA">
            <w:pPr>
              <w:pStyle w:val="ListParagraph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8610"/>
              </w:tabs>
              <w:spacing w:after="0" w:line="240" w:lineRule="auto"/>
              <w:ind w:left="0"/>
              <w:jc w:val="center"/>
              <w:rPr>
                <w:rFonts w:ascii="Comic Sans MS" w:hAnsi="Comic Sans MS"/>
                <w:sz w:val="28"/>
                <w:szCs w:val="28"/>
                <w:highlight w:val="yellow"/>
              </w:rPr>
            </w:pPr>
            <w:r w:rsidRPr="001044FA">
              <w:rPr>
                <w:rFonts w:ascii="Comic Sans MS" w:hAnsi="Comic Sans MS"/>
                <w:sz w:val="28"/>
                <w:szCs w:val="28"/>
                <w:highlight w:val="yellow"/>
              </w:rPr>
              <w:t>SPOR ETKİNLİKLERİ</w:t>
            </w:r>
          </w:p>
        </w:tc>
        <w:tc>
          <w:tcPr>
            <w:tcW w:w="3543" w:type="dxa"/>
          </w:tcPr>
          <w:p w:rsidR="00CD1B75" w:rsidRPr="001044FA" w:rsidRDefault="00CD1B75" w:rsidP="001044FA">
            <w:pPr>
              <w:pStyle w:val="ListParagraph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8610"/>
              </w:tabs>
              <w:spacing w:after="0" w:line="240" w:lineRule="auto"/>
              <w:ind w:left="0"/>
              <w:jc w:val="center"/>
              <w:rPr>
                <w:rFonts w:ascii="Comic Sans MS" w:hAnsi="Comic Sans MS"/>
                <w:sz w:val="28"/>
                <w:szCs w:val="28"/>
                <w:highlight w:val="yellow"/>
              </w:rPr>
            </w:pPr>
            <w:r w:rsidRPr="001044FA">
              <w:rPr>
                <w:rFonts w:ascii="Comic Sans MS" w:hAnsi="Comic Sans MS"/>
                <w:sz w:val="28"/>
                <w:szCs w:val="28"/>
                <w:highlight w:val="yellow"/>
              </w:rPr>
              <w:t>ÖĞRENCİ SAYISI</w:t>
            </w:r>
          </w:p>
        </w:tc>
      </w:tr>
      <w:tr w:rsidR="00CD1B75" w:rsidRPr="001044FA" w:rsidTr="001044FA">
        <w:trPr>
          <w:jc w:val="center"/>
        </w:trPr>
        <w:tc>
          <w:tcPr>
            <w:tcW w:w="3783" w:type="dxa"/>
          </w:tcPr>
          <w:p w:rsidR="00CD1B75" w:rsidRPr="001044FA" w:rsidRDefault="00CD1B75" w:rsidP="001044FA">
            <w:pPr>
              <w:pStyle w:val="ListParagraph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8610"/>
              </w:tabs>
              <w:spacing w:after="0" w:line="240" w:lineRule="auto"/>
              <w:ind w:left="0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1044FA">
              <w:rPr>
                <w:rFonts w:ascii="Comic Sans MS" w:hAnsi="Comic Sans MS"/>
                <w:sz w:val="28"/>
                <w:szCs w:val="28"/>
              </w:rPr>
              <w:t xml:space="preserve">Futbol </w:t>
            </w:r>
          </w:p>
        </w:tc>
        <w:tc>
          <w:tcPr>
            <w:tcW w:w="3543" w:type="dxa"/>
          </w:tcPr>
          <w:p w:rsidR="00CD1B75" w:rsidRPr="001044FA" w:rsidRDefault="00CD1B75" w:rsidP="001044FA">
            <w:pPr>
              <w:pStyle w:val="ListParagraph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8610"/>
              </w:tabs>
              <w:spacing w:after="0" w:line="240" w:lineRule="auto"/>
              <w:ind w:left="0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1044FA"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</w:tr>
      <w:tr w:rsidR="00CD1B75" w:rsidRPr="001044FA" w:rsidTr="001044FA">
        <w:trPr>
          <w:jc w:val="center"/>
        </w:trPr>
        <w:tc>
          <w:tcPr>
            <w:tcW w:w="3783" w:type="dxa"/>
          </w:tcPr>
          <w:p w:rsidR="00CD1B75" w:rsidRPr="001044FA" w:rsidRDefault="00CD1B75" w:rsidP="001044FA">
            <w:pPr>
              <w:pStyle w:val="ListParagraph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8610"/>
              </w:tabs>
              <w:spacing w:after="0" w:line="240" w:lineRule="auto"/>
              <w:ind w:left="0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1044FA">
              <w:rPr>
                <w:rFonts w:ascii="Comic Sans MS" w:hAnsi="Comic Sans MS"/>
                <w:sz w:val="28"/>
                <w:szCs w:val="28"/>
              </w:rPr>
              <w:t>Basketbol</w:t>
            </w:r>
          </w:p>
        </w:tc>
        <w:tc>
          <w:tcPr>
            <w:tcW w:w="3543" w:type="dxa"/>
          </w:tcPr>
          <w:p w:rsidR="00CD1B75" w:rsidRPr="001044FA" w:rsidRDefault="00CD1B75" w:rsidP="001044FA">
            <w:pPr>
              <w:pStyle w:val="ListParagraph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8610"/>
              </w:tabs>
              <w:spacing w:after="0" w:line="240" w:lineRule="auto"/>
              <w:ind w:left="0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1044FA"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</w:tr>
      <w:tr w:rsidR="00CD1B75" w:rsidRPr="001044FA" w:rsidTr="001044FA">
        <w:trPr>
          <w:jc w:val="center"/>
        </w:trPr>
        <w:tc>
          <w:tcPr>
            <w:tcW w:w="3783" w:type="dxa"/>
          </w:tcPr>
          <w:p w:rsidR="00CD1B75" w:rsidRPr="001044FA" w:rsidRDefault="00CD1B75" w:rsidP="001044FA">
            <w:pPr>
              <w:pStyle w:val="ListParagraph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8610"/>
              </w:tabs>
              <w:spacing w:after="0" w:line="240" w:lineRule="auto"/>
              <w:ind w:left="0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1044FA">
              <w:rPr>
                <w:rFonts w:ascii="Comic Sans MS" w:hAnsi="Comic Sans MS"/>
                <w:sz w:val="28"/>
                <w:szCs w:val="28"/>
              </w:rPr>
              <w:t>Voleybol</w:t>
            </w:r>
          </w:p>
        </w:tc>
        <w:tc>
          <w:tcPr>
            <w:tcW w:w="3543" w:type="dxa"/>
          </w:tcPr>
          <w:p w:rsidR="00CD1B75" w:rsidRPr="001044FA" w:rsidRDefault="00CD1B75" w:rsidP="001044FA">
            <w:pPr>
              <w:pStyle w:val="ListParagraph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8610"/>
              </w:tabs>
              <w:spacing w:after="0" w:line="240" w:lineRule="auto"/>
              <w:ind w:left="0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1044FA"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</w:tr>
      <w:tr w:rsidR="00CD1B75" w:rsidRPr="001044FA" w:rsidTr="001044FA">
        <w:trPr>
          <w:jc w:val="center"/>
        </w:trPr>
        <w:tc>
          <w:tcPr>
            <w:tcW w:w="3783" w:type="dxa"/>
          </w:tcPr>
          <w:p w:rsidR="00CD1B75" w:rsidRPr="001044FA" w:rsidRDefault="00CD1B75" w:rsidP="001044FA">
            <w:pPr>
              <w:pStyle w:val="ListParagraph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8610"/>
              </w:tabs>
              <w:spacing w:after="0" w:line="240" w:lineRule="auto"/>
              <w:ind w:left="0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1044FA">
              <w:rPr>
                <w:rFonts w:ascii="Comic Sans MS" w:hAnsi="Comic Sans MS"/>
                <w:sz w:val="28"/>
                <w:szCs w:val="28"/>
              </w:rPr>
              <w:t>Tenis</w:t>
            </w:r>
          </w:p>
        </w:tc>
        <w:tc>
          <w:tcPr>
            <w:tcW w:w="3543" w:type="dxa"/>
          </w:tcPr>
          <w:p w:rsidR="00CD1B75" w:rsidRPr="001044FA" w:rsidRDefault="00CD1B75" w:rsidP="001044FA">
            <w:pPr>
              <w:pStyle w:val="ListParagraph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8610"/>
              </w:tabs>
              <w:spacing w:after="0" w:line="240" w:lineRule="auto"/>
              <w:ind w:left="0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1044FA"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</w:tr>
      <w:tr w:rsidR="00CD1B75" w:rsidRPr="001044FA" w:rsidTr="001044FA">
        <w:trPr>
          <w:jc w:val="center"/>
        </w:trPr>
        <w:tc>
          <w:tcPr>
            <w:tcW w:w="3783" w:type="dxa"/>
          </w:tcPr>
          <w:p w:rsidR="00CD1B75" w:rsidRPr="001044FA" w:rsidRDefault="00CD1B75" w:rsidP="001044FA">
            <w:pPr>
              <w:pStyle w:val="ListParagraph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8610"/>
              </w:tabs>
              <w:spacing w:after="0" w:line="240" w:lineRule="auto"/>
              <w:ind w:left="0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1044FA">
              <w:rPr>
                <w:rFonts w:ascii="Comic Sans MS" w:hAnsi="Comic Sans MS"/>
                <w:sz w:val="28"/>
                <w:szCs w:val="28"/>
              </w:rPr>
              <w:t xml:space="preserve">Yüzme </w:t>
            </w:r>
          </w:p>
        </w:tc>
        <w:tc>
          <w:tcPr>
            <w:tcW w:w="3543" w:type="dxa"/>
          </w:tcPr>
          <w:p w:rsidR="00CD1B75" w:rsidRPr="001044FA" w:rsidRDefault="00CD1B75" w:rsidP="001044FA">
            <w:pPr>
              <w:pStyle w:val="ListParagraph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8610"/>
              </w:tabs>
              <w:spacing w:after="0" w:line="240" w:lineRule="auto"/>
              <w:ind w:left="0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1044FA"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</w:tr>
      <w:tr w:rsidR="00CD1B75" w:rsidRPr="001044FA" w:rsidTr="001044FA">
        <w:trPr>
          <w:jc w:val="center"/>
        </w:trPr>
        <w:tc>
          <w:tcPr>
            <w:tcW w:w="3783" w:type="dxa"/>
          </w:tcPr>
          <w:p w:rsidR="00CD1B75" w:rsidRPr="001044FA" w:rsidRDefault="00CD1B75" w:rsidP="001044FA">
            <w:pPr>
              <w:pStyle w:val="ListParagraph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8610"/>
              </w:tabs>
              <w:spacing w:after="0" w:line="240" w:lineRule="auto"/>
              <w:ind w:left="0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1044FA">
              <w:rPr>
                <w:rFonts w:ascii="Comic Sans MS" w:hAnsi="Comic Sans MS"/>
                <w:sz w:val="28"/>
                <w:szCs w:val="28"/>
              </w:rPr>
              <w:t>Hentbol</w:t>
            </w:r>
          </w:p>
        </w:tc>
        <w:tc>
          <w:tcPr>
            <w:tcW w:w="3543" w:type="dxa"/>
          </w:tcPr>
          <w:p w:rsidR="00CD1B75" w:rsidRPr="001044FA" w:rsidRDefault="00CD1B75" w:rsidP="001044FA">
            <w:pPr>
              <w:pStyle w:val="ListParagraph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8610"/>
              </w:tabs>
              <w:spacing w:after="0" w:line="240" w:lineRule="auto"/>
              <w:ind w:left="0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1044FA"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</w:tr>
    </w:tbl>
    <w:p w:rsidR="00CD1B75" w:rsidRDefault="00CD1B75" w:rsidP="008018B0">
      <w:pPr>
        <w:pStyle w:val="ListParagraph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2-A sınıfı öğrencilerine katılmak istedikleri spor etkinlikleri soruldu.Verdikleri cevaplara göre tablo oluşturuldu.</w:t>
      </w:r>
    </w:p>
    <w:p w:rsidR="00CD1B75" w:rsidRDefault="00CD1B75" w:rsidP="008018B0">
      <w:pPr>
        <w:pStyle w:val="ListParagraph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spacing w:after="0"/>
        <w:rPr>
          <w:rFonts w:ascii="Comic Sans MS" w:hAnsi="Comic Sans MS"/>
          <w:sz w:val="28"/>
          <w:szCs w:val="28"/>
        </w:rPr>
      </w:pPr>
    </w:p>
    <w:p w:rsidR="00CD1B75" w:rsidRDefault="00CD1B75" w:rsidP="008018B0">
      <w:pPr>
        <w:pStyle w:val="ListParagraph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Aşağıdaki soruları yukarıdaki tabloya göre cevaplayalım.</w:t>
      </w:r>
    </w:p>
    <w:p w:rsidR="00CD1B75" w:rsidRDefault="00CD1B75" w:rsidP="008018B0">
      <w:pPr>
        <w:pStyle w:val="ListParagraph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spacing w:after="0"/>
        <w:rPr>
          <w:rFonts w:ascii="Comic Sans MS" w:hAnsi="Comic Sans MS"/>
          <w:sz w:val="28"/>
          <w:szCs w:val="28"/>
        </w:rPr>
      </w:pPr>
    </w:p>
    <w:p w:rsidR="00CD1B75" w:rsidRDefault="00CD1B75" w:rsidP="008018B0">
      <w:pPr>
        <w:pStyle w:val="ListParagraph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1-Futbol ,  Voleybol ve yüzmeye toplam kaç kişi katılmak istiyor?</w:t>
      </w:r>
    </w:p>
    <w:p w:rsidR="00CD1B75" w:rsidRDefault="00CD1B75" w:rsidP="008018B0">
      <w:pPr>
        <w:pStyle w:val="ListParagraph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Cevap:</w:t>
      </w:r>
    </w:p>
    <w:p w:rsidR="00CD1B75" w:rsidRDefault="00CD1B75" w:rsidP="008018B0">
      <w:pPr>
        <w:pStyle w:val="ListParagraph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spacing w:after="0"/>
        <w:rPr>
          <w:rFonts w:ascii="Comic Sans MS" w:hAnsi="Comic Sans MS"/>
          <w:sz w:val="28"/>
          <w:szCs w:val="28"/>
        </w:rPr>
      </w:pPr>
    </w:p>
    <w:p w:rsidR="00CD1B75" w:rsidRDefault="00CD1B75" w:rsidP="008018B0">
      <w:pPr>
        <w:pStyle w:val="ListParagraph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2-Voleybola katılmak isteyenler hentbola katılmak isteyenlerden kaç kişi fazladır?</w:t>
      </w:r>
    </w:p>
    <w:p w:rsidR="00CD1B75" w:rsidRDefault="00CD1B75" w:rsidP="008018B0">
      <w:pPr>
        <w:pStyle w:val="ListParagraph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Cevap:</w:t>
      </w:r>
    </w:p>
    <w:p w:rsidR="00CD1B75" w:rsidRDefault="00CD1B75" w:rsidP="008018B0">
      <w:pPr>
        <w:pStyle w:val="ListParagraph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spacing w:after="0"/>
        <w:rPr>
          <w:rFonts w:ascii="Comic Sans MS" w:hAnsi="Comic Sans MS"/>
          <w:sz w:val="28"/>
          <w:szCs w:val="28"/>
        </w:rPr>
      </w:pPr>
    </w:p>
    <w:p w:rsidR="00CD1B75" w:rsidRDefault="00CD1B75" w:rsidP="008018B0">
      <w:pPr>
        <w:pStyle w:val="ListParagraph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3-Tenisi kaç kişi seçmiştir?</w:t>
      </w:r>
    </w:p>
    <w:p w:rsidR="00CD1B75" w:rsidRDefault="00CD1B75" w:rsidP="008018B0">
      <w:pPr>
        <w:pStyle w:val="ListParagraph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Cevap:</w:t>
      </w:r>
    </w:p>
    <w:p w:rsidR="00CD1B75" w:rsidRDefault="00CD1B75" w:rsidP="008018B0">
      <w:pPr>
        <w:pStyle w:val="ListParagraph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spacing w:after="0"/>
        <w:rPr>
          <w:rFonts w:ascii="Comic Sans MS" w:hAnsi="Comic Sans MS"/>
          <w:sz w:val="28"/>
          <w:szCs w:val="28"/>
        </w:rPr>
      </w:pPr>
    </w:p>
    <w:p w:rsidR="00CD1B75" w:rsidRDefault="00CD1B75" w:rsidP="008018B0">
      <w:pPr>
        <w:pStyle w:val="ListParagraph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4-Voleybol ve tenise katılmak isteyenler kaş kişidir?</w:t>
      </w:r>
    </w:p>
    <w:p w:rsidR="00CD1B75" w:rsidRDefault="00CD1B75" w:rsidP="008018B0">
      <w:pPr>
        <w:pStyle w:val="ListParagraph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Cevap:</w:t>
      </w:r>
    </w:p>
    <w:p w:rsidR="00CD1B75" w:rsidRDefault="00CD1B75" w:rsidP="008018B0">
      <w:pPr>
        <w:pStyle w:val="ListParagraph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spacing w:after="0"/>
        <w:rPr>
          <w:rFonts w:ascii="Comic Sans MS" w:hAnsi="Comic Sans MS"/>
          <w:sz w:val="28"/>
          <w:szCs w:val="28"/>
        </w:rPr>
      </w:pPr>
    </w:p>
    <w:p w:rsidR="00CD1B75" w:rsidRDefault="00CD1B75" w:rsidP="008018B0">
      <w:pPr>
        <w:pStyle w:val="ListParagraph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5-En çok ve en az tercih edilen spor dalları sırasıyla hangileridir?</w:t>
      </w:r>
    </w:p>
    <w:p w:rsidR="00CD1B75" w:rsidRDefault="00CD1B75" w:rsidP="008018B0">
      <w:pPr>
        <w:pStyle w:val="ListParagraph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Cevap:……………………………-…………………………</w:t>
      </w:r>
    </w:p>
    <w:p w:rsidR="00CD1B75" w:rsidRDefault="00CD1B75" w:rsidP="008018B0">
      <w:pPr>
        <w:pStyle w:val="ListParagraph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spacing w:after="0"/>
        <w:rPr>
          <w:rFonts w:ascii="Comic Sans MS" w:hAnsi="Comic Sans MS"/>
          <w:sz w:val="28"/>
          <w:szCs w:val="28"/>
        </w:rPr>
      </w:pPr>
    </w:p>
    <w:p w:rsidR="00CD1B75" w:rsidRDefault="00CD1B75" w:rsidP="008018B0">
      <w:pPr>
        <w:pStyle w:val="ListParagraph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6-Bu sınıfta toplam kaç öğrenci vardır?</w:t>
      </w:r>
    </w:p>
    <w:p w:rsidR="00CD1B75" w:rsidRDefault="00CD1B75" w:rsidP="008018B0">
      <w:pPr>
        <w:pStyle w:val="ListParagraph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Cevap:</w:t>
      </w:r>
    </w:p>
    <w:p w:rsidR="00CD1B75" w:rsidRDefault="00CD1B75" w:rsidP="008018B0">
      <w:pPr>
        <w:pStyle w:val="ListParagraph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spacing w:after="0"/>
        <w:rPr>
          <w:rFonts w:ascii="Comic Sans MS" w:hAnsi="Comic Sans MS"/>
          <w:sz w:val="28"/>
          <w:szCs w:val="28"/>
        </w:rPr>
      </w:pPr>
    </w:p>
    <w:p w:rsidR="00CD1B75" w:rsidRDefault="00CD1B75" w:rsidP="008018B0">
      <w:pPr>
        <w:pStyle w:val="ListParagraph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7-Bu tabloya göre oynanırken top kullanılmayan spor dalını kaç kişi seçmiştir?</w:t>
      </w:r>
    </w:p>
    <w:p w:rsidR="00CD1B75" w:rsidRPr="000F3D13" w:rsidRDefault="00CD1B75" w:rsidP="008018B0">
      <w:pPr>
        <w:pStyle w:val="ListParagraph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10"/>
        </w:tabs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Cevap:</w:t>
      </w:r>
      <w:r w:rsidRPr="009D4E26">
        <w:rPr>
          <w:rFonts w:ascii="Comic Sans MS" w:hAnsi="Comic Sans MS"/>
        </w:rPr>
        <w:t xml:space="preserve"> </w:t>
      </w:r>
      <w:hyperlink r:id="rId5" w:history="1">
        <w:r>
          <w:rPr>
            <w:rStyle w:val="Hyperlink"/>
            <w:rFonts w:ascii="Comic Sans MS" w:hAnsi="Comic Sans MS"/>
          </w:rPr>
          <w:t>www.sorubak.com</w:t>
        </w:r>
      </w:hyperlink>
    </w:p>
    <w:sectPr w:rsidR="00CD1B75" w:rsidRPr="000F3D13" w:rsidSect="00B463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31CE2"/>
    <w:multiLevelType w:val="hybridMultilevel"/>
    <w:tmpl w:val="126E81E6"/>
    <w:lvl w:ilvl="0" w:tplc="287A486E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D1E1A96"/>
    <w:multiLevelType w:val="hybridMultilevel"/>
    <w:tmpl w:val="E19A8A58"/>
    <w:lvl w:ilvl="0" w:tplc="5540D668">
      <w:start w:val="1"/>
      <w:numFmt w:val="upperLetter"/>
      <w:lvlText w:val="%1-"/>
      <w:lvlJc w:val="left"/>
      <w:pPr>
        <w:ind w:left="1080" w:hanging="72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651DE3"/>
    <w:multiLevelType w:val="hybridMultilevel"/>
    <w:tmpl w:val="F3E4FDF8"/>
    <w:lvl w:ilvl="0" w:tplc="575E498C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47752D3"/>
    <w:multiLevelType w:val="hybridMultilevel"/>
    <w:tmpl w:val="E520B5B4"/>
    <w:lvl w:ilvl="0" w:tplc="AD62184E">
      <w:start w:val="1"/>
      <w:numFmt w:val="decimal"/>
      <w:lvlText w:val="%1-"/>
      <w:lvlJc w:val="left"/>
      <w:pPr>
        <w:ind w:left="1440" w:hanging="108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7D7E"/>
    <w:rsid w:val="000F3D13"/>
    <w:rsid w:val="001044FA"/>
    <w:rsid w:val="001B1BA7"/>
    <w:rsid w:val="00453611"/>
    <w:rsid w:val="008018B0"/>
    <w:rsid w:val="00807D7E"/>
    <w:rsid w:val="009D4E26"/>
    <w:rsid w:val="00B4631D"/>
    <w:rsid w:val="00CD1B75"/>
    <w:rsid w:val="00D27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BA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List-Accent3">
    <w:name w:val="Light List Accent 3"/>
    <w:basedOn w:val="TableNormal"/>
    <w:uiPriority w:val="99"/>
    <w:rsid w:val="00807D7E"/>
    <w:rPr>
      <w:rFonts w:eastAsia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ListParagraph">
    <w:name w:val="List Paragraph"/>
    <w:basedOn w:val="Normal"/>
    <w:uiPriority w:val="99"/>
    <w:qFormat/>
    <w:rsid w:val="00807D7E"/>
    <w:pPr>
      <w:ind w:left="720"/>
      <w:contextualSpacing/>
    </w:pPr>
  </w:style>
  <w:style w:type="table" w:styleId="TableGrid">
    <w:name w:val="Table Grid"/>
    <w:basedOn w:val="TableNormal"/>
    <w:uiPriority w:val="99"/>
    <w:rsid w:val="008018B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9D4E2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2</Pages>
  <Words>266</Words>
  <Characters>1522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EDANUR HANIM</cp:lastModifiedBy>
  <cp:revision>4</cp:revision>
  <dcterms:created xsi:type="dcterms:W3CDTF">2011-05-19T18:47:00Z</dcterms:created>
  <dcterms:modified xsi:type="dcterms:W3CDTF">2011-09-12T19:11:00Z</dcterms:modified>
</cp:coreProperties>
</file>